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62741" w14:textId="44BC8591" w:rsidR="00535962" w:rsidRPr="00535962" w:rsidRDefault="00524DAF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12222A3">
                <wp:simplePos x="0" y="0"/>
                <wp:positionH relativeFrom="column">
                  <wp:posOffset>7383374</wp:posOffset>
                </wp:positionH>
                <wp:positionV relativeFrom="paragraph">
                  <wp:posOffset>301487</wp:posOffset>
                </wp:positionV>
                <wp:extent cx="1523530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5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148193B6" w:rsidR="00847E65" w:rsidRDefault="00736993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24DAF">
                                  <w:rPr>
                                    <w:rStyle w:val="Style5"/>
                                    <w:lang w:val="es-DO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1.35pt;margin-top:23.75pt;width:119.9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" filled="f" stroked="f">
                <v:textbox>
                  <w:txbxContent>
                    <w:p w14:paraId="1AFC735E" w14:textId="148193B6" w:rsidR="00847E65" w:rsidRDefault="00BC1DCB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24DAF">
                            <w:rPr>
                              <w:rStyle w:val="Style5"/>
                              <w:lang w:val="es-DO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7B8CAC43">
                <wp:simplePos x="0" y="0"/>
                <wp:positionH relativeFrom="column">
                  <wp:posOffset>2976493</wp:posOffset>
                </wp:positionH>
                <wp:positionV relativeFrom="paragraph">
                  <wp:posOffset>475477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7369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27" type="#_x0000_t202" style="position:absolute;margin-left:234.35pt;margin-top:37.45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" stroked="f">
                <v:textbox>
                  <w:txbxContent>
                    <w:p w14:paraId="314E3E71" w14:textId="77777777" w:rsidR="00F7443C" w:rsidRPr="004767CC" w:rsidRDefault="00BC1DC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7134E2">
        <w:rPr>
          <w:noProof/>
        </w:rPr>
        <w:drawing>
          <wp:inline distT="0" distB="0" distL="0" distR="0" wp14:anchorId="03A6FCE1" wp14:editId="383FFEB5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1E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406CB5A8">
            <wp:simplePos x="0" y="0"/>
            <wp:positionH relativeFrom="column">
              <wp:posOffset>4000500</wp:posOffset>
            </wp:positionH>
            <wp:positionV relativeFrom="paragraph">
              <wp:posOffset>-670560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8D9ADC4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258FB014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736993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BC1DCB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C1DCB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36993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8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">
                <v:rect id="Rectangle 17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30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258FB014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736993">
                                <w:rPr>
                                  <w:rStyle w:val="Style2"/>
                                </w:rPr>
                                <w:t>LPN</w:t>
                              </w:r>
                              <w:r w:rsidR="00C97889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BC1DCB">
                                <w:rPr>
                                  <w:rStyle w:val="Style2"/>
                                </w:rPr>
                                <w:t>5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BC1DCB">
                                <w:rPr>
                                  <w:rStyle w:val="Style2"/>
                                </w:rPr>
                                <w:t>0</w:t>
                              </w:r>
                              <w:r w:rsidR="00736993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7369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3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qZdv90AAAAJAQAADwAAAGRycy9k&#10;b3ducmV2LnhtbEyPwU7DMAyG70i8Q2QkLoilZevKSt0JkEBcN/YAaeu1FY1TNdnavT3mxE625U+/&#10;P+fb2fbqTKPvHCPEiwgUceXqjhuEw/fH4zMoHwzXpndMCBfysC1ub3KT1W7iHZ33oVESwj4zCG0I&#10;Q6a1r1qyxi/cQCy7oxutCTKOja5HM0m47fVTFK21NR3LhdYM9N5S9bM/WYTj1/SQbKbyMxzS3Wr9&#10;Zrq0dBfE+7v59QVUoDn8w/CnL+pQiFPpTlx71SOskjQWFGEZJ6AE2CwTaUqEVKoucn39QfEL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kqZdv90AAAAJAQAADwAAAAAAAAAAAAAAAABR&#10;BAAAZHJzL2Rvd25yZXYueG1sUEsFBgAAAAAEAAQA8wAAAFsFAAAAAA==&#10;" stroked="f">
                <v:textbox>
                  <w:txbxContent>
                    <w:p w14:paraId="00516CB9" w14:textId="77777777" w:rsidR="002E1412" w:rsidRPr="002E1412" w:rsidRDefault="00BC1DC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6F9B3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4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2ECB198" w14:textId="25180AC4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25090D5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46B86129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BC1DCB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</w:pPr>
            <w:r w:rsidRPr="00BC1DCB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0F1F7D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4474B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24DA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592A"/>
    <w:rsid w:val="00736993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1CC0"/>
    <w:rsid w:val="008A68D0"/>
    <w:rsid w:val="008B38FE"/>
    <w:rsid w:val="008B3AE5"/>
    <w:rsid w:val="009624D1"/>
    <w:rsid w:val="00965C66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E255D"/>
    <w:rsid w:val="00AF0D2F"/>
    <w:rsid w:val="00B420BA"/>
    <w:rsid w:val="00B62EEF"/>
    <w:rsid w:val="00B97B51"/>
    <w:rsid w:val="00BC1D0C"/>
    <w:rsid w:val="00BC1DCB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30E1"/>
    <w:rsid w:val="00DD4F3E"/>
    <w:rsid w:val="00E13E55"/>
    <w:rsid w:val="00E42781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2950-9DEC-4727-837F-B92564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Willianny Arvelo Gil</cp:lastModifiedBy>
  <cp:revision>8</cp:revision>
  <cp:lastPrinted>2011-03-04T19:05:00Z</cp:lastPrinted>
  <dcterms:created xsi:type="dcterms:W3CDTF">2021-03-25T14:20:00Z</dcterms:created>
  <dcterms:modified xsi:type="dcterms:W3CDTF">2025-03-05T13:54:00Z</dcterms:modified>
</cp:coreProperties>
</file>